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66DBDF3A" w:rsidR="00535962" w:rsidRPr="00F7167E" w:rsidRDefault="00904DD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24AB520A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752233"/>
                <wp:effectExtent l="0" t="0" r="28575" b="101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752233"/>
                          <a:chOff x="12866" y="523"/>
                          <a:chExt cx="2544" cy="1228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69" cy="1190"/>
                            <a:chOff x="9151" y="720"/>
                            <a:chExt cx="2056" cy="1107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2037" cy="75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C2BB0B" w14:textId="05430B85" w:rsidR="00957FDA" w:rsidRPr="00535962" w:rsidRDefault="00236625" w:rsidP="00957FDA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0B3CAF"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PEPU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620BB5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0B3CA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</w:sdtContent>
                                </w:sdt>
                                <w:r w:rsidR="00620BB5">
                                  <w:rPr>
                                    <w:rStyle w:val="Style2"/>
                                  </w:rPr>
                                  <w:t>0</w:t>
                                </w:r>
                                <w:r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6" style="position:absolute;margin-left:582pt;margin-top:-55.5pt;width:159.75pt;height:59.25pt;z-index:251697152" coordorigin="12866,523" coordsize="2544,1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8;top:561;width:2469;height:1190" coordorigin="9151,720" coordsize="2056,1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0;top:1077;width:2037;height: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5C2BB0B" w14:textId="05430B85" w:rsidR="00957FDA" w:rsidRPr="00535962" w:rsidRDefault="00236625" w:rsidP="00957FDA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0B3CAF"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>
                                <w:rPr>
                                  <w:rStyle w:val="Style2"/>
                                </w:rPr>
                                <w:t>PEPU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 w:rsidR="000B3CAF">
                                <w:rPr>
                                  <w:rStyle w:val="Style2"/>
                                </w:rPr>
                                <w:t>202</w:t>
                              </w:r>
                              <w:r w:rsidR="00620BB5">
                                <w:rPr>
                                  <w:rStyle w:val="Style2"/>
                                </w:rPr>
                                <w:t>5</w:t>
                              </w:r>
                              <w:r w:rsidR="000B3CAF">
                                <w:rPr>
                                  <w:rStyle w:val="Style2"/>
                                </w:rPr>
                                <w:t>-00</w:t>
                              </w:r>
                            </w:sdtContent>
                          </w:sdt>
                          <w:r w:rsidR="00620BB5">
                            <w:rPr>
                              <w:rStyle w:val="Style2"/>
                            </w:rPr>
                            <w:t>0</w:t>
                          </w:r>
                          <w:r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363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1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1C0F9F5F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23662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32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SJ+A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" stroked="f">
                <v:textbox>
                  <w:txbxContent>
                    <w:p w14:paraId="18AC8C34" w14:textId="342E25D3" w:rsidR="002E1412" w:rsidRPr="002E1412" w:rsidRDefault="00620BB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23662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620BB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23662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620BB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36625">
                              <w:fldChar w:fldCharType="begin"/>
                            </w:r>
                            <w:r w:rsidR="00236625">
                              <w:instrText xml:space="preserve"> NUMPAGES   \* MERGEFORMAT </w:instrText>
                            </w:r>
                            <w:r w:rsidR="00236625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36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677B7"/>
    <w:rsid w:val="00170EC5"/>
    <w:rsid w:val="00194FF2"/>
    <w:rsid w:val="001F32D0"/>
    <w:rsid w:val="001F73A7"/>
    <w:rsid w:val="00200073"/>
    <w:rsid w:val="00236625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814E6"/>
    <w:rsid w:val="0049643D"/>
    <w:rsid w:val="004C4743"/>
    <w:rsid w:val="004E4F9F"/>
    <w:rsid w:val="00535962"/>
    <w:rsid w:val="005509AE"/>
    <w:rsid w:val="005B2076"/>
    <w:rsid w:val="005B442B"/>
    <w:rsid w:val="005D0D63"/>
    <w:rsid w:val="00611A07"/>
    <w:rsid w:val="00620BB5"/>
    <w:rsid w:val="0062592A"/>
    <w:rsid w:val="006506D0"/>
    <w:rsid w:val="00651E48"/>
    <w:rsid w:val="006709BC"/>
    <w:rsid w:val="00695EDA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04DD6"/>
    <w:rsid w:val="00931867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366BE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17</TotalTime>
  <Pages>2</Pages>
  <Words>105</Words>
  <Characters>596</Characters>
  <Application>Microsoft Office Word</Application>
  <DocSecurity>0</DocSecurity>
  <Lines>16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19</cp:revision>
  <cp:lastPrinted>2011-03-04T18:27:00Z</cp:lastPrinted>
  <dcterms:created xsi:type="dcterms:W3CDTF">2023-05-24T15:05:00Z</dcterms:created>
  <dcterms:modified xsi:type="dcterms:W3CDTF">2025-03-03T16:25:00Z</dcterms:modified>
</cp:coreProperties>
</file>